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北京市大兴区黄村镇妇联科室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——困难妇女儿童及新就业群体帮扶慰问项目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项目申报单位（科室）：妇联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困难妇女儿童及新就业群体帮扶慰问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妇联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个人（家庭）扶助类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通过对困境儿童及贫困妇女的走访慰问，使他们能够感受到党和政府的关心关爱。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困难妇女儿童及新就业群体慰问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妇联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69244590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困难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妇女儿童及新就业群体帮扶慰问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BD3E79"/>
    <w:rsid w:val="0A5D4D63"/>
    <w:rsid w:val="12FC46A1"/>
    <w:rsid w:val="13F73D10"/>
    <w:rsid w:val="28A44B82"/>
    <w:rsid w:val="2C590324"/>
    <w:rsid w:val="2E8874C2"/>
    <w:rsid w:val="2F471EE1"/>
    <w:rsid w:val="308113CB"/>
    <w:rsid w:val="34B53ED7"/>
    <w:rsid w:val="397C3249"/>
    <w:rsid w:val="440C1AA5"/>
    <w:rsid w:val="49741DE7"/>
    <w:rsid w:val="4F815F87"/>
    <w:rsid w:val="54F9326F"/>
    <w:rsid w:val="59467262"/>
    <w:rsid w:val="5A934E03"/>
    <w:rsid w:val="5C102E87"/>
    <w:rsid w:val="5C331BA5"/>
    <w:rsid w:val="625005B0"/>
    <w:rsid w:val="651C2939"/>
    <w:rsid w:val="6BDA0314"/>
    <w:rsid w:val="6D535020"/>
    <w:rsid w:val="6FB57B2F"/>
    <w:rsid w:val="70F444AC"/>
    <w:rsid w:val="73510672"/>
    <w:rsid w:val="76A46DBC"/>
    <w:rsid w:val="7C8D7F4E"/>
    <w:rsid w:val="7E1667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2024-08-21T06:16:50Z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